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B14F1F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B14F1F">
        <w:rPr>
          <w:rFonts w:eastAsia="Arial"/>
          <w:b/>
          <w:kern w:val="3"/>
          <w:sz w:val="24"/>
          <w:szCs w:val="24"/>
          <w:lang w:eastAsia="zh-CN"/>
        </w:rPr>
        <w:t>. Победы, д. 158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24A8A" w:rsidRPr="00124A8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14F1F" w:rsidRPr="00B14F1F">
        <w:rPr>
          <w:b/>
          <w:color w:val="000000"/>
          <w:kern w:val="3"/>
          <w:sz w:val="24"/>
          <w:szCs w:val="24"/>
          <w:lang w:eastAsia="zh-CN" w:bidi="hi-IN"/>
        </w:rPr>
        <w:t>15 600 000,00</w:t>
      </w:r>
      <w:r w:rsidR="00B14F1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300 000,00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234 000,00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A8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BD597-230A-478B-9941-48E277DC4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300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2024-06-19T07:52:00Z</dcterms:created>
  <dcterms:modified xsi:type="dcterms:W3CDTF">2024-07-01T12:01:00Z</dcterms:modified>
</cp:coreProperties>
</file>